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BA999" w14:textId="79938306" w:rsidR="00894B47" w:rsidRPr="00F17996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bookmarkStart w:id="0" w:name="_GoBack"/>
      <w:bookmarkEnd w:id="0"/>
      <w:r w:rsidRPr="00F17996">
        <w:rPr>
          <w:rFonts w:cs="Arial"/>
        </w:rPr>
        <w:t>Številka:</w:t>
      </w:r>
      <w:r w:rsidR="00A96738" w:rsidRPr="00F17996">
        <w:rPr>
          <w:rFonts w:cs="Arial"/>
        </w:rPr>
        <w:t xml:space="preserve"> </w:t>
      </w:r>
      <w:r w:rsidR="00F17996" w:rsidRPr="00F17996">
        <w:rPr>
          <w:rFonts w:cs="Arial"/>
        </w:rPr>
        <w:t>4302-0006/2025-2</w:t>
      </w:r>
    </w:p>
    <w:p w14:paraId="2196302B" w14:textId="3E024CFF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 w:rsidRPr="00F17996">
        <w:rPr>
          <w:rFonts w:cs="Arial"/>
        </w:rPr>
        <w:t>JN</w:t>
      </w:r>
      <w:r w:rsidR="00A66C44" w:rsidRPr="00F17996">
        <w:rPr>
          <w:rFonts w:cs="Arial"/>
        </w:rPr>
        <w:t xml:space="preserve"> BR</w:t>
      </w:r>
      <w:r w:rsidRPr="00F17996">
        <w:rPr>
          <w:rFonts w:cs="Arial"/>
        </w:rPr>
        <w:t>:</w:t>
      </w:r>
      <w:r w:rsidR="00A96738" w:rsidRPr="00F17996">
        <w:rPr>
          <w:rFonts w:cs="Arial"/>
        </w:rPr>
        <w:t xml:space="preserve"> </w:t>
      </w:r>
      <w:r w:rsidR="00F17996" w:rsidRPr="00F17996">
        <w:rPr>
          <w:rFonts w:cs="Arial"/>
        </w:rPr>
        <w:t>2025-067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25B243B8" w14:textId="77777777" w:rsidR="00AB6CFC" w:rsidRDefault="00AB6CFC" w:rsidP="00AB6CFC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04002" w14:textId="77777777" w:rsidR="00A92E19" w:rsidRDefault="00A92E19">
      <w:r>
        <w:separator/>
      </w:r>
    </w:p>
  </w:endnote>
  <w:endnote w:type="continuationSeparator" w:id="0">
    <w:p w14:paraId="3CEF6470" w14:textId="77777777" w:rsidR="00A92E19" w:rsidRDefault="00A9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171C733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A752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A752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2D321" w14:textId="77777777" w:rsidR="00A92E19" w:rsidRDefault="00A92E19">
      <w:r>
        <w:separator/>
      </w:r>
    </w:p>
  </w:footnote>
  <w:footnote w:type="continuationSeparator" w:id="0">
    <w:p w14:paraId="20008FA3" w14:textId="77777777" w:rsidR="00A92E19" w:rsidRDefault="00A92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A752B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96738"/>
    <w:rsid w:val="00AA2F1C"/>
    <w:rsid w:val="00AA55CF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461C4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86767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799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496E0D-CC31-43BD-A7ED-A64975F23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purl.org/dc/terms/"/>
    <ds:schemaRef ds:uri="http://purl.org/dc/dcmitype/"/>
    <ds:schemaRef ds:uri="64b5e79a-161e-4f4f-95e3-8c5cd0f50b65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30E3570-A2EE-4410-8186-4CDE43A85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2016-06-20T06:28:00Z</cp:lastPrinted>
  <dcterms:created xsi:type="dcterms:W3CDTF">2015-02-19T08:08:00Z</dcterms:created>
  <dcterms:modified xsi:type="dcterms:W3CDTF">2025-01-28T07:01:00Z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